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Blyth and Ashington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Blyth and Ashington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Blyth and Ashington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Blyth and Ashington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Blyth and Ashington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Blyth and Ashington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65.8% </w:t>
      </w:r>
      <w:r w:rsidRPr="004747BF">
        <w:rPr>
          <w:rFonts w:ascii="Libre Franklin Light" w:eastAsia="Times New Roman" w:hAnsi="Libre Franklin Light" w:cs="Calibri Light"/>
        </w:rPr>
        <w:t xml:space="preserve">of those respondents classified as PGSI 8+ in Blyth and Ashington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Blyth and Ashington is estimated to be </w:t>
      </w:r>
      <w:r w:rsidRPr="00773DF7">
        <w:rPr>
          <w:rFonts w:ascii="Libre Franklin Light" w:eastAsia="Times New Roman" w:hAnsi="Libre Franklin Light" w:cs="Calibri Light"/>
          <w:b/>
          <w:bCs/>
          <w:color w:val="C45911" w:themeColor="accent2" w:themeShade="BF"/>
        </w:rPr>
        <w:t xml:space="preserve">£2,342,574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Blyth and Ashington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Blyth and Ashington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Blyth and Ashington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Blyth and Ashington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yth and Ash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Blyth and Ashington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yth and Ash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Blyth and Ashington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Blyth and Ashington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yth and Ash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Blyth and Ashington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Blyth and Ashington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Blyth and Ashington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Blyth and Ashington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Blyth and Ashington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Blyth and Ashington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£2,342,574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Blyth and Ashington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£38,157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£789,102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£56,528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£29,147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£1,413,741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£2,342,574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Blyth and Ashington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Blyth and Ashington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Blyth and Ashington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Blyth and Ashington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Blyth and Ashington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Blyth and Ashington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Blyth and Ashington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Blyth and Ashington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Blyth and Ashington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Blyth and Ashington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Blyth and Ashington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Blyth and Ashington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72229D-6C86-4271-87F7-9D91580F854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